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B8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/>
        </w:rPr>
      </w:pPr>
    </w:p>
    <w:p w14:paraId="4640820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2080" w:leftChars="0" w:hanging="2080" w:hangingChars="4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金川县公安、住建老旧小区改造项目</w:t>
      </w:r>
    </w:p>
    <w:p w14:paraId="2F20058D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2075" w:leftChars="486" w:hanging="520" w:hangingChars="1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专项预算绩效自评报告</w:t>
      </w:r>
    </w:p>
    <w:p w14:paraId="29CC2C89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 w:firstLine="640"/>
        <w:jc w:val="center"/>
        <w:textAlignment w:val="auto"/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</w:rPr>
      </w:pPr>
    </w:p>
    <w:p w14:paraId="3157A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highlight w:val="none"/>
          <w:lang w:val="zh-CN"/>
        </w:rPr>
      </w:pPr>
      <w:r>
        <w:rPr>
          <w:rFonts w:hint="default" w:ascii="Times New Roman" w:hAnsi="Times New Roman" w:eastAsia="黑体" w:cs="Times New Roman"/>
          <w:highlight w:val="none"/>
        </w:rPr>
        <w:t>一、</w:t>
      </w:r>
      <w:r>
        <w:rPr>
          <w:rFonts w:hint="default" w:ascii="Times New Roman" w:hAnsi="Times New Roman" w:eastAsia="黑体" w:cs="Times New Roman"/>
          <w:highlight w:val="none"/>
          <w:lang w:val="zh-CN"/>
        </w:rPr>
        <w:t>项目概况</w:t>
      </w:r>
    </w:p>
    <w:p w14:paraId="03B235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  <w:r>
        <w:rPr>
          <w:rFonts w:hint="eastAsia"/>
        </w:rPr>
        <w:t>根据《国务院办公厅关于全面推进城镇老旧小区改造工作的指导意见》（国办发〔2020〕23号）要求，针对本地区2000年底前建成的老旧小区基础设施老化、公共服务缺失等问题，实施改造提升工程。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项目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管理办法制定情况，</w:t>
      </w:r>
      <w:r>
        <w:rPr>
          <w:rFonts w:hint="eastAsia"/>
        </w:rPr>
        <w:t xml:space="preserve">包括建筑外立面修缮、供水供电管网改造、加装电梯、停车位增设、适老化设施建设等。 住建局负责统筹协调，区（县）政府负责具体实施，财政、发改、城管等部门协同推进。 </w:t>
      </w:r>
    </w:p>
    <w:p w14:paraId="3FD6B7EB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实施目的及支持方向。</w:t>
      </w:r>
      <w:r>
        <w:rPr>
          <w:rFonts w:hint="eastAsia"/>
        </w:rPr>
        <w:t xml:space="preserve"> 依据《</w:t>
      </w:r>
      <w:r>
        <w:rPr>
          <w:rFonts w:hint="eastAsia"/>
          <w:lang w:val="en-US" w:eastAsia="zh-CN"/>
        </w:rPr>
        <w:t>四川省</w:t>
      </w:r>
      <w:r>
        <w:rPr>
          <w:rFonts w:hint="eastAsia"/>
        </w:rPr>
        <w:t xml:space="preserve">老旧小区改造专项资金管理办法》，实行“专款专用、绩效挂钩”管理。  </w:t>
      </w:r>
    </w:p>
    <w:p w14:paraId="74B6485A">
      <w:pPr>
        <w:ind w:firstLine="640" w:firstLineChars="200"/>
        <w:rPr>
          <w:rFonts w:hint="default" w:ascii="Times New Roman" w:hAnsi="Times New Roman" w:cs="Times New Roman"/>
          <w:lang w:val="zh-CN"/>
        </w:rPr>
      </w:pPr>
      <w:r>
        <w:rPr>
          <w:rFonts w:hint="eastAsia"/>
        </w:rPr>
        <w:t>计划改造老旧小区</w:t>
      </w:r>
      <w:r>
        <w:rPr>
          <w:rFonts w:hint="eastAsia"/>
          <w:lang w:val="en-US" w:eastAsia="zh-CN"/>
        </w:rPr>
        <w:t>公安、住建2</w:t>
      </w:r>
      <w:r>
        <w:rPr>
          <w:rFonts w:hint="eastAsia"/>
        </w:rPr>
        <w:t>个。重点支持基础设施改造、</w:t>
      </w:r>
      <w:r>
        <w:rPr>
          <w:rFonts w:hint="eastAsia"/>
          <w:lang w:val="en-US" w:eastAsia="zh-CN"/>
        </w:rPr>
        <w:t>绿化、停车位</w:t>
      </w:r>
      <w:r>
        <w:rPr>
          <w:rFonts w:hint="eastAsia"/>
          <w:lang w:eastAsia="zh-CN"/>
        </w:rPr>
        <w:t>、</w:t>
      </w:r>
      <w:r>
        <w:rPr>
          <w:rFonts w:hint="eastAsia" w:ascii="Times New Roman" w:hAnsi="Times New Roman" w:cs="Times New Roman"/>
          <w:lang w:eastAsia="zh-CN"/>
        </w:rPr>
        <w:t>雨污水管网、</w:t>
      </w:r>
      <w:r>
        <w:rPr>
          <w:rFonts w:hint="eastAsia" w:ascii="Times New Roman" w:hAnsi="Times New Roman" w:cs="Times New Roman"/>
          <w:lang w:val="en-US" w:eastAsia="zh-CN"/>
        </w:rPr>
        <w:t>立面改造</w:t>
      </w:r>
      <w:r>
        <w:rPr>
          <w:rFonts w:hint="eastAsia" w:ascii="Times New Roman" w:hAnsi="Times New Roman" w:cs="Times New Roman"/>
          <w:lang w:eastAsia="zh-CN"/>
        </w:rPr>
        <w:t>等。</w:t>
      </w:r>
    </w:p>
    <w:p w14:paraId="11359918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  <w:r>
        <w:rPr>
          <w:rFonts w:hint="eastAsia"/>
        </w:rPr>
        <w:t>中央财政补助</w:t>
      </w:r>
      <w:r>
        <w:rPr>
          <w:rFonts w:hint="eastAsia" w:ascii="Times New Roman" w:hAnsi="Times New Roman" w:cs="Times New Roman"/>
          <w:szCs w:val="32"/>
          <w:lang w:val="en-US" w:eastAsia="zh-CN"/>
        </w:rPr>
        <w:t>59.743294</w:t>
      </w:r>
      <w:r>
        <w:rPr>
          <w:rFonts w:hint="eastAsia"/>
        </w:rPr>
        <w:t xml:space="preserve">万元。  </w:t>
      </w:r>
    </w:p>
    <w:p w14:paraId="08845C16">
      <w:pPr>
        <w:ind w:firstLine="640" w:firstLineChars="200"/>
        <w:rPr>
          <w:rFonts w:hint="default" w:ascii="Times New Roman" w:hAnsi="Times New Roman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/>
        </w:rPr>
        <w:t>按“基础类（必改）、完善类（提升）、提升类（可选）”分类支持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优先支持群众改造意愿强的项目。 </w:t>
      </w:r>
    </w:p>
    <w:p w14:paraId="6B31BE1E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（四）项目绩效目标设置。</w:t>
      </w:r>
      <w:r>
        <w:rPr>
          <w:rFonts w:hint="eastAsia"/>
        </w:rPr>
        <w:t xml:space="preserve"> 产出指标</w:t>
      </w:r>
      <w:r>
        <w:rPr>
          <w:rFonts w:hint="eastAsia"/>
          <w:lang w:eastAsia="zh-CN"/>
        </w:rPr>
        <w:t>：</w:t>
      </w:r>
      <w:r>
        <w:rPr>
          <w:rFonts w:hint="eastAsia"/>
        </w:rPr>
        <w:t>改造小区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个，完成率100%；工程验收合格率≥95%</w:t>
      </w:r>
    </w:p>
    <w:p w14:paraId="4DF64B76">
      <w:pPr>
        <w:rPr>
          <w:rFonts w:hint="eastAsia"/>
        </w:rPr>
      </w:pPr>
      <w:r>
        <w:rPr>
          <w:rFonts w:hint="eastAsia"/>
        </w:rPr>
        <w:t>效益指标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居民满意度≥90%；小区物业费收缴率提升20% </w:t>
      </w:r>
    </w:p>
    <w:p w14:paraId="52E38EEB">
      <w:pP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eastAsia"/>
        </w:rPr>
        <w:t>时效指标</w:t>
      </w:r>
      <w:r>
        <w:rPr>
          <w:rFonts w:hint="eastAsia"/>
          <w:lang w:eastAsia="zh-CN"/>
        </w:rPr>
        <w:t>：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年12月底前完工率100% </w:t>
      </w:r>
      <w:r>
        <w:rPr>
          <w:rFonts w:hint="eastAsia"/>
          <w:lang w:eastAsia="zh-CN"/>
        </w:rPr>
        <w:t>。</w:t>
      </w:r>
    </w:p>
    <w:p w14:paraId="275F2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highlight w:val="none"/>
        </w:rPr>
        <w:t>二、</w:t>
      </w:r>
      <w:r>
        <w:rPr>
          <w:rFonts w:hint="default" w:ascii="Times New Roman" w:hAnsi="Times New Roman" w:eastAsia="黑体" w:cs="Times New Roman"/>
          <w:highlight w:val="none"/>
          <w:lang w:eastAsia="zh-CN"/>
        </w:rPr>
        <w:t>评价实施</w:t>
      </w:r>
    </w:p>
    <w:p w14:paraId="0F4E3C9C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（一）评价目的。</w:t>
      </w:r>
      <w:r>
        <w:rPr>
          <w:rFonts w:hint="eastAsia"/>
        </w:rPr>
        <w:t xml:space="preserve">评估资金使用效益，确保改造工程按期保质完成，提升居民生活品质。  </w:t>
      </w:r>
    </w:p>
    <w:p w14:paraId="0506DF9B">
      <w:pPr>
        <w:ind w:firstLine="643" w:firstLineChars="200"/>
        <w:rPr>
          <w:rFonts w:hint="default" w:ascii="Times New Roman" w:hAnsi="Times New Roman" w:cs="Times New Roman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/>
        </w:rPr>
        <w:t>资金使用合规性（是否专款专用、有无挪用）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工程进度与质量（是否按期完工、验收合格率）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居民满意度（改造内容是否符合需求） 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 w14:paraId="49B51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643" w:firstLineChars="200"/>
        <w:textAlignment w:val="auto"/>
        <w:rPr>
          <w:rFonts w:hint="default" w:ascii="Times New Roman" w:hAnsi="Times New Roman" w:cs="Times New Roman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r>
        <w:rPr>
          <w:rFonts w:hint="eastAsia" w:ascii="Times New Roman" w:hAnsi="Times New Roman" w:cs="Times New Roman"/>
          <w:szCs w:val="32"/>
          <w:u w:val="none"/>
          <w:lang w:val="en-US" w:eastAsia="zh-CN"/>
        </w:rPr>
        <w:t>配套小区给水、排水、绿化、照明等基础设施；维修公共区域、屋面防水，配建消防通道、燃气管道、停车位，改建老旧小区道路等附属设施。</w:t>
      </w:r>
      <w:r>
        <w:rPr>
          <w:rFonts w:hint="eastAsia"/>
        </w:rPr>
        <w:t xml:space="preserve">  </w:t>
      </w:r>
    </w:p>
    <w:p w14:paraId="5CE68D7E">
      <w:pPr>
        <w:ind w:firstLine="643" w:firstLineChars="200"/>
        <w:rPr>
          <w:rFonts w:hint="default" w:ascii="Times New Roman" w:hAnsi="Times New Roman" w:eastAsia="仿宋_GB2312" w:cs="Times New Roman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hint="eastAsia"/>
        </w:rPr>
        <w:t xml:space="preserve"> 案卷研究法：查阅资金拨付记录、施工日志。实地勘察法：随机抽查</w:t>
      </w:r>
      <w:r>
        <w:rPr>
          <w:rFonts w:hint="eastAsia"/>
          <w:lang w:val="en-US" w:eastAsia="zh-CN"/>
        </w:rPr>
        <w:t>公安、住建</w:t>
      </w:r>
      <w:r>
        <w:rPr>
          <w:rFonts w:hint="eastAsia"/>
        </w:rPr>
        <w:t xml:space="preserve">小区工程质量。 </w:t>
      </w:r>
    </w:p>
    <w:p w14:paraId="103A07E4">
      <w:pPr>
        <w:ind w:firstLine="643" w:firstLineChars="200"/>
        <w:rPr>
          <w:rFonts w:hint="default" w:ascii="Times New Roman" w:hAnsi="Times New Roman" w:eastAsia="仿宋_GB2312" w:cs="Times New Roman"/>
          <w:bCs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/>
        </w:rPr>
        <w:t>组长：</w:t>
      </w:r>
      <w:r>
        <w:rPr>
          <w:rFonts w:hint="eastAsia"/>
          <w:lang w:val="en-US" w:eastAsia="zh-CN"/>
        </w:rPr>
        <w:t>县</w:t>
      </w:r>
      <w:r>
        <w:rPr>
          <w:rFonts w:hint="eastAsia"/>
        </w:rPr>
        <w:t>住建局副局长</w:t>
      </w:r>
      <w:r>
        <w:rPr>
          <w:rFonts w:hint="eastAsia"/>
          <w:lang w:val="en-US" w:eastAsia="zh-CN"/>
        </w:rPr>
        <w:t>陈鑫</w:t>
      </w:r>
      <w:r>
        <w:rPr>
          <w:rFonts w:hint="eastAsia"/>
        </w:rPr>
        <w:t>（统筹协调）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 xml:space="preserve"> 组员：财政、审计、社区代表（分工核查）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 w14:paraId="07ABD5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三、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val="zh-CN"/>
        </w:rPr>
        <w:tab/>
      </w:r>
    </w:p>
    <w:p w14:paraId="1222B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default" w:ascii="Times New Roman" w:hAnsi="Times New Roman" w:eastAsia="仿宋_GB2312" w:cs="Times New Roman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Cs w:val="32"/>
          <w:lang w:val="zh-CN" w:eastAsia="zh-CN"/>
        </w:rPr>
        <w:t>根据项目预算绩效评价指标体系“通用指标”“专用指标”“个性指标”涉及二、三级指标进行逐项绩效分析并评分</w:t>
      </w:r>
      <w:r>
        <w:rPr>
          <w:rFonts w:hint="default" w:ascii="Times New Roman" w:hAnsi="Times New Roman" w:cs="Times New Roman"/>
          <w:szCs w:val="32"/>
          <w:lang w:val="en-US" w:eastAsia="zh-CN"/>
        </w:rPr>
        <w:t>。</w:t>
      </w:r>
    </w:p>
    <w:p w14:paraId="3E978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4F68E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eastAsia="仿宋_GB231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1.</w:t>
      </w:r>
      <w:r>
        <w:rPr>
          <w:rFonts w:hint="default" w:ascii="Times New Roman" w:hAnsi="Times New Roman" w:eastAsia="楷体_GB2312" w:cs="Times New Roman"/>
          <w:color w:val="auto"/>
          <w:szCs w:val="32"/>
          <w:lang w:eastAsia="zh-CN"/>
        </w:rPr>
        <w:t>项目决策。</w:t>
      </w:r>
      <w:r>
        <w:rPr>
          <w:rFonts w:hint="eastAsia"/>
        </w:rPr>
        <w:t>决策程序合规，资金投向符合政策要求</w:t>
      </w:r>
      <w:r>
        <w:rPr>
          <w:rFonts w:hint="eastAsia"/>
          <w:lang w:eastAsia="zh-CN"/>
        </w:rPr>
        <w:t>。</w:t>
      </w:r>
    </w:p>
    <w:p w14:paraId="0F6BF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2.</w:t>
      </w:r>
      <w:r>
        <w:rPr>
          <w:rFonts w:hint="default" w:ascii="Times New Roman" w:hAnsi="Times New Roman" w:eastAsia="楷体_GB2312" w:cs="Times New Roman"/>
          <w:color w:val="auto"/>
          <w:szCs w:val="32"/>
          <w:lang w:eastAsia="zh-CN"/>
        </w:rPr>
        <w:t>项目管理。</w:t>
      </w:r>
      <w:r>
        <w:rPr>
          <w:rFonts w:hint="eastAsia"/>
        </w:rPr>
        <w:t>资金分配合理，但个别小区配套资金到位延迟（扣2分）。</w:t>
      </w:r>
    </w:p>
    <w:p w14:paraId="4B696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40" w:leftChars="20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3.项目实施。</w:t>
      </w:r>
      <w:r>
        <w:rPr>
          <w:rFonts w:hint="eastAsia"/>
        </w:rPr>
        <w:t>预算执行率98%，资金使用合规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0EE73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40" w:leftChars="20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4.项目结果。</w:t>
      </w:r>
      <w:r>
        <w:rPr>
          <w:rFonts w:hint="eastAsia"/>
        </w:rPr>
        <w:t>目标完成率100%，按期完工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7FC31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default" w:ascii="Times New Roman" w:hAnsi="Times New Roman" w:cs="Times New Roman"/>
          <w:color w:val="auto"/>
          <w:szCs w:val="32"/>
          <w:lang w:val="zh-CN" w:eastAsia="zh-CN"/>
        </w:rPr>
        <w:t>根据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专项预算项目资金支持对象选择所属指标进行绩效分析。支持对象</w:t>
      </w:r>
      <w:r>
        <w:rPr>
          <w:rFonts w:hint="default" w:ascii="Times New Roman" w:hAnsi="Times New Roman" w:cs="Times New Roman"/>
          <w:color w:val="auto"/>
          <w:szCs w:val="32"/>
          <w:lang w:val="zh-CN" w:eastAsia="zh-CN"/>
        </w:rPr>
        <w:t>包括产业发展、民生保障、基础设施、行政运转等方面。</w:t>
      </w:r>
    </w:p>
    <w:p w14:paraId="0DB6FFDC">
      <w:pPr>
        <w:ind w:firstLine="640" w:firstLineChars="200"/>
        <w:rPr>
          <w:rFonts w:hint="eastAsia" w:ascii="Times New Roman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基础设施类。</w:t>
      </w:r>
      <w:r>
        <w:rPr>
          <w:rFonts w:hint="eastAsia"/>
        </w:rPr>
        <w:t xml:space="preserve"> 工程进度：全部按期完工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功能实现：个别小区绿化未达标（扣2分）</w:t>
      </w:r>
      <w:r>
        <w:rPr>
          <w:rFonts w:hint="eastAsia"/>
          <w:lang w:eastAsia="zh-CN"/>
        </w:rPr>
        <w:t>。</w:t>
      </w:r>
    </w:p>
    <w:p w14:paraId="2906D04F">
      <w:pPr>
        <w:ind w:firstLine="643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/>
        </w:rPr>
        <w:t>居民参与度</w:t>
      </w:r>
      <w:r>
        <w:rPr>
          <w:rFonts w:hint="eastAsia"/>
          <w:lang w:val="en-US" w:eastAsia="zh-CN"/>
        </w:rPr>
        <w:t>95%</w:t>
      </w:r>
      <w:r>
        <w:rPr>
          <w:rFonts w:hint="eastAsia"/>
        </w:rPr>
        <w:t>：召开居民议事会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次，采纳意见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条。</w:t>
      </w:r>
    </w:p>
    <w:p w14:paraId="6C97E487">
      <w:pPr>
        <w:pStyle w:val="6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、评价结论</w:t>
      </w:r>
    </w:p>
    <w:p w14:paraId="55ACBEB6">
      <w:pPr>
        <w:ind w:firstLine="640" w:firstLineChars="200"/>
        <w:rPr>
          <w:rFonts w:hint="eastAsia"/>
        </w:rPr>
      </w:pPr>
      <w:r>
        <w:rPr>
          <w:rFonts w:hint="eastAsia"/>
        </w:rPr>
        <w:t>总分：9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分（优秀） </w:t>
      </w:r>
    </w:p>
    <w:p w14:paraId="537A187B">
      <w:pPr>
        <w:pStyle w:val="6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  <w:t xml:space="preserve">项目资金使用规范，改造任务全面完成，居民满意度达92%，但需加强后续管护。 </w:t>
      </w:r>
    </w:p>
    <w:p w14:paraId="2F8985A2">
      <w:pPr>
        <w:pStyle w:val="6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07D94C6A">
      <w:pPr>
        <w:ind w:firstLine="640" w:firstLineChars="200"/>
        <w:rPr>
          <w:rFonts w:hint="eastAsia"/>
        </w:rPr>
      </w:pPr>
      <w:r>
        <w:rPr>
          <w:rFonts w:hint="eastAsia"/>
        </w:rPr>
        <w:t xml:space="preserve">1. 个别小区配套资金到位延迟，影响施工进度。  </w:t>
      </w:r>
    </w:p>
    <w:p w14:paraId="1315EDCF">
      <w:pPr>
        <w:ind w:firstLine="640" w:firstLineChars="200"/>
        <w:rPr>
          <w:rFonts w:hint="eastAsia"/>
        </w:rPr>
      </w:pPr>
      <w:r>
        <w:rPr>
          <w:rFonts w:hint="eastAsia"/>
        </w:rPr>
        <w:t xml:space="preserve">2. 部分改造内容（如绿化）未完全达到标准。  </w:t>
      </w:r>
    </w:p>
    <w:p w14:paraId="470960FC">
      <w:pPr>
        <w:ind w:firstLine="640" w:firstLineChars="200"/>
        <w:rPr>
          <w:rFonts w:hint="eastAsia"/>
        </w:rPr>
      </w:pPr>
      <w:r>
        <w:rPr>
          <w:rFonts w:hint="eastAsia"/>
        </w:rPr>
        <w:t xml:space="preserve">3. 长效管理机制尚未全覆盖。  </w:t>
      </w:r>
    </w:p>
    <w:p w14:paraId="3066725F">
      <w:pPr>
        <w:pStyle w:val="6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07CC91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无</w:t>
      </w:r>
    </w:p>
    <w:p w14:paraId="30C2C4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附表：1.</w:t>
      </w: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预算绩效自评打分表</w:t>
      </w:r>
    </w:p>
    <w:p w14:paraId="507124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2.专项预算绩效自评实地踏勘点位清单表</w:t>
      </w:r>
    </w:p>
    <w:p w14:paraId="306BE1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专项预算项目绩效目标完成情况自评表</w:t>
      </w:r>
    </w:p>
    <w:p w14:paraId="0973CD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</w:p>
    <w:p w14:paraId="796A78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预算绩效自评打分表</w:t>
      </w:r>
    </w:p>
    <w:tbl>
      <w:tblPr>
        <w:tblStyle w:val="9"/>
        <w:tblW w:w="109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65"/>
        <w:gridCol w:w="825"/>
        <w:gridCol w:w="1355"/>
        <w:gridCol w:w="696"/>
        <w:gridCol w:w="5340"/>
        <w:gridCol w:w="732"/>
        <w:gridCol w:w="468"/>
      </w:tblGrid>
      <w:tr w14:paraId="54410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36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39C1D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绩效评价指标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44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指标解释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8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自评得分</w:t>
            </w:r>
          </w:p>
        </w:tc>
        <w:tc>
          <w:tcPr>
            <w:tcW w:w="4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D3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741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5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F0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6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8E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1148B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46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5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34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6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9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OLE_LINK20" w:colFirst="3" w:colLast="3"/>
            <w:bookmarkStart w:id="1" w:name="OLE_LINK12" w:colFirst="3" w:colLast="3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通用指标</w:t>
            </w:r>
          </w:p>
          <w:p w14:paraId="141DE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（54分）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6D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</w:t>
            </w:r>
          </w:p>
          <w:p w14:paraId="0EF85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FD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决策程序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3D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10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项目决策程序是否严密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73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0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671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5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9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54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规划论证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E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3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项目规划论证是否符合中省要求，项目绩效目标设置是否科学合理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98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4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D65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D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F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0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资金投向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6F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5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项目资金是否与项目总体规划、相关行业事业发展相匹配，是否聚焦重大任务、重点领域、重点环节和重点项目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3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EF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DD0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2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E7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项目管理</w:t>
            </w:r>
          </w:p>
          <w:p w14:paraId="5F6D2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4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制度办法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2A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52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项目制度办法是否体系健全、要素完备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E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EE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FDC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C4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6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分配管理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A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51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项目资金分配因素选取、权重设置、区域分布，项目管理、审批是否符合管理要求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6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CE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32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00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E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CA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绩效监管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AF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管资金、项目、政策是否管绩效，项目绩效监管是否按要求开展，对下指导是否有力有效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26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  <w:p w14:paraId="017477E1"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D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395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8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35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</w:t>
            </w:r>
          </w:p>
          <w:p w14:paraId="109D8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9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F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F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项目资金财政拨付、单位执行和地方配套到位情况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5A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9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E7E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F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F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FC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CF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11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资金使用拨付、项目实施是否符合规定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EB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8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DC7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14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A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项目结果</w:t>
            </w:r>
          </w:p>
          <w:p w14:paraId="28255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7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目标完成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A0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5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项目是否完成预期目标，实施结果是否与绩效目标相匹配，反映目标实现程度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E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A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C60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4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D9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1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E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6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项目实际完成时间与计划完成时间的比较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E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0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43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E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344A3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  <w:p w14:paraId="4561E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0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7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项目实施是否与省委省政府支持重点、产业支持政策符合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C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9B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3D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D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5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4A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成长性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D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28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项目实施对相关企业（机构）成长性的促进作用，主要反映支持对象创新创造创业能力情况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F0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E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884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6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73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72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项目实施对相关企业（机构）主营业务收入、净利润、税收、产量等方面增长情况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FC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CA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bookmarkEnd w:id="0"/>
      <w:tr w14:paraId="1BAAD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9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74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民生保障</w:t>
            </w:r>
          </w:p>
          <w:p w14:paraId="19E94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E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区域均衡性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E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3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项目资金分配体现的均衡公平情况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39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6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F3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9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6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对象精准性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1A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9C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资金实际支持对象是否符合管理要求，是否符合支持对象范围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A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6A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B7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3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1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F9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8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41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资金实际补贴标准是否符合资金管理办法规定的补助标准，是否及时按标准兑现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52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4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30C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34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A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F4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D7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5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资金涉及相关受益群体、支持对象的满意度调查访谈情况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0C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E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0AA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02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</w:t>
            </w:r>
          </w:p>
          <w:p w14:paraId="6B1C7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</w:t>
            </w:r>
          </w:p>
          <w:p w14:paraId="1F5D3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在建</w:t>
            </w:r>
          </w:p>
          <w:p w14:paraId="58EF9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6F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工程进度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4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4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项目是否达到计划工程进度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64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84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5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3D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8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8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5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3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9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项目是否达到预先确定的资金拨付进度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D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6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B37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1E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17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0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建成</w:t>
            </w:r>
          </w:p>
          <w:p w14:paraId="5365E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A3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7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6A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项目验收是否及时合格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2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F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8D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BE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4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1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69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功能实现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1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72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项目经济社会功能是否实现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78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FA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F91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88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88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58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ED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后续管护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F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F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项目后续维护是否实现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16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1CC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F7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47BAE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9C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行政运转</w:t>
            </w:r>
          </w:p>
          <w:p w14:paraId="62941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用途合规性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A9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A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是否按规定用途、适用范围进行本地区专项资金分配</w:t>
            </w:r>
          </w:p>
        </w:tc>
        <w:tc>
          <w:tcPr>
            <w:tcW w:w="7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5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B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072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F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D9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B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1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7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资金管理程序是否符合专项资金管理要求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5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31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F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0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1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25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3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资金分配标准是否符合专项资金管理要求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F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6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560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58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个性指标</w:t>
            </w:r>
          </w:p>
          <w:p w14:paraId="16853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D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25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根据项目个性自行设定部分指标，反映该项指标执行完成情况。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58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66B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1B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41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满意度指标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4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D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7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7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1"/>
      <w:tr w14:paraId="16C23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C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扣分项</w:t>
            </w:r>
          </w:p>
          <w:p w14:paraId="42700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A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</w:t>
            </w:r>
          </w:p>
          <w:p w14:paraId="08B51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部门配合度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67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0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被评价对象工作配合情况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7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D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EF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3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E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2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D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A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85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90E28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</w:t>
      </w:r>
    </w:p>
    <w:p w14:paraId="31DF9C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专项预算绩效自评实地踏勘点位清单表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5956"/>
        <w:gridCol w:w="905"/>
      </w:tblGrid>
      <w:tr w14:paraId="2228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B6BF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956" w:type="dxa"/>
            <w:noWrap w:val="0"/>
            <w:vAlign w:val="top"/>
          </w:tcPr>
          <w:p w14:paraId="57F77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实地踏勘点位</w:t>
            </w:r>
          </w:p>
        </w:tc>
        <w:tc>
          <w:tcPr>
            <w:tcW w:w="905" w:type="dxa"/>
            <w:noWrap w:val="0"/>
            <w:vAlign w:val="top"/>
          </w:tcPr>
          <w:p w14:paraId="3EF02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7E6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7DBB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5956" w:type="dxa"/>
            <w:noWrap w:val="0"/>
            <w:vAlign w:val="top"/>
          </w:tcPr>
          <w:p w14:paraId="088FF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住建小区</w:t>
            </w:r>
          </w:p>
        </w:tc>
        <w:tc>
          <w:tcPr>
            <w:tcW w:w="905" w:type="dxa"/>
            <w:noWrap w:val="0"/>
            <w:vAlign w:val="top"/>
          </w:tcPr>
          <w:p w14:paraId="7C7F8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464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8047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5956" w:type="dxa"/>
            <w:noWrap w:val="0"/>
            <w:vAlign w:val="top"/>
          </w:tcPr>
          <w:p w14:paraId="04BE9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公安小区</w:t>
            </w:r>
          </w:p>
        </w:tc>
        <w:tc>
          <w:tcPr>
            <w:tcW w:w="905" w:type="dxa"/>
            <w:noWrap w:val="0"/>
            <w:vAlign w:val="top"/>
          </w:tcPr>
          <w:p w14:paraId="4CC50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BF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14E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5956" w:type="dxa"/>
            <w:noWrap w:val="0"/>
            <w:vAlign w:val="top"/>
          </w:tcPr>
          <w:p w14:paraId="40126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35446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AD07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BF68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5956" w:type="dxa"/>
            <w:noWrap w:val="0"/>
            <w:vAlign w:val="top"/>
          </w:tcPr>
          <w:p w14:paraId="0476E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6CED7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8C3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EB45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5956" w:type="dxa"/>
            <w:noWrap w:val="0"/>
            <w:vAlign w:val="top"/>
          </w:tcPr>
          <w:p w14:paraId="6575F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545D1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C77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123" w:type="dxa"/>
            <w:noWrap w:val="0"/>
            <w:vAlign w:val="top"/>
          </w:tcPr>
          <w:p w14:paraId="01087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5956" w:type="dxa"/>
            <w:noWrap w:val="0"/>
            <w:vAlign w:val="top"/>
          </w:tcPr>
          <w:p w14:paraId="45363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9E8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2EE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282D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5956" w:type="dxa"/>
            <w:noWrap w:val="0"/>
            <w:vAlign w:val="top"/>
          </w:tcPr>
          <w:p w14:paraId="61BA0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3C1DB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1FF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8E7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5956" w:type="dxa"/>
            <w:noWrap w:val="0"/>
            <w:vAlign w:val="top"/>
          </w:tcPr>
          <w:p w14:paraId="4A03E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00FA5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314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7D94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5956" w:type="dxa"/>
            <w:noWrap w:val="0"/>
            <w:vAlign w:val="top"/>
          </w:tcPr>
          <w:p w14:paraId="7BEA4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AFC5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A0B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58B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5956" w:type="dxa"/>
            <w:noWrap w:val="0"/>
            <w:vAlign w:val="top"/>
          </w:tcPr>
          <w:p w14:paraId="0CBF1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15B8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480A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AC64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5956" w:type="dxa"/>
            <w:noWrap w:val="0"/>
            <w:vAlign w:val="top"/>
          </w:tcPr>
          <w:p w14:paraId="17FC3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7BAC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A35C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5AB5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5956" w:type="dxa"/>
            <w:noWrap w:val="0"/>
            <w:vAlign w:val="top"/>
          </w:tcPr>
          <w:p w14:paraId="3660C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63D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401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7C01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5956" w:type="dxa"/>
            <w:noWrap w:val="0"/>
            <w:vAlign w:val="top"/>
          </w:tcPr>
          <w:p w14:paraId="13AC1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38D04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C69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65054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5956" w:type="dxa"/>
            <w:noWrap w:val="0"/>
            <w:vAlign w:val="top"/>
          </w:tcPr>
          <w:p w14:paraId="3333F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73D98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14D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B934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5956" w:type="dxa"/>
            <w:noWrap w:val="0"/>
            <w:vAlign w:val="top"/>
          </w:tcPr>
          <w:p w14:paraId="32AD5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C922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B21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3F8F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5956" w:type="dxa"/>
            <w:noWrap w:val="0"/>
            <w:vAlign w:val="top"/>
          </w:tcPr>
          <w:p w14:paraId="15F29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6A37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64C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5078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5956" w:type="dxa"/>
            <w:noWrap w:val="0"/>
            <w:vAlign w:val="top"/>
          </w:tcPr>
          <w:p w14:paraId="21FC5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0C4B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7B5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7F73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5956" w:type="dxa"/>
            <w:noWrap w:val="0"/>
            <w:vAlign w:val="top"/>
          </w:tcPr>
          <w:p w14:paraId="497A7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9C39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7B9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EB4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5956" w:type="dxa"/>
            <w:noWrap w:val="0"/>
            <w:vAlign w:val="top"/>
          </w:tcPr>
          <w:p w14:paraId="562C2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2BE57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D93D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23EB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5956" w:type="dxa"/>
            <w:noWrap w:val="0"/>
            <w:vAlign w:val="top"/>
          </w:tcPr>
          <w:p w14:paraId="165CE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158F0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2A349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备注：项目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实地踏勘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点位包括县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本级及有关项目、单位、公司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等。</w:t>
      </w:r>
    </w:p>
    <w:p w14:paraId="61AD5A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</w:p>
    <w:p w14:paraId="45CC86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br w:type="page"/>
      </w:r>
      <w:bookmarkStart w:id="2" w:name="_GoBack"/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3</w:t>
      </w:r>
    </w:p>
    <w:tbl>
      <w:tblPr>
        <w:tblStyle w:val="9"/>
        <w:tblW w:w="102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1078"/>
        <w:gridCol w:w="1245"/>
        <w:gridCol w:w="1309"/>
        <w:gridCol w:w="1123"/>
        <w:gridCol w:w="967"/>
        <w:gridCol w:w="1058"/>
        <w:gridCol w:w="934"/>
        <w:gridCol w:w="1837"/>
      </w:tblGrid>
      <w:tr w14:paraId="6D979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00" w:type="dxa"/>
            <w:gridSpan w:val="9"/>
            <w:noWrap w:val="0"/>
            <w:vAlign w:val="center"/>
          </w:tcPr>
          <w:p w14:paraId="3F5B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 w14:paraId="7EB5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EE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C8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公安住建老旧小区改造项目</w:t>
            </w:r>
          </w:p>
        </w:tc>
      </w:tr>
      <w:tr w14:paraId="66247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04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29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金川县住房和城乡建设局</w:t>
            </w:r>
          </w:p>
        </w:tc>
      </w:tr>
      <w:tr w14:paraId="0D1E7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0D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C5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立面建造及市政排水</w:t>
            </w:r>
          </w:p>
        </w:tc>
      </w:tr>
      <w:tr w14:paraId="6FCD8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23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CB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 w14:paraId="120AE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2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金发改经信行审〔2021〕260号</w:t>
            </w:r>
          </w:p>
        </w:tc>
      </w:tr>
      <w:tr w14:paraId="485DF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0DC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30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31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09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EE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B0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9D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4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D5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9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 w14:paraId="0AACC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8E3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EC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A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金发改经信行审〔2021〕260号</w:t>
            </w:r>
          </w:p>
        </w:tc>
      </w:tr>
      <w:tr w14:paraId="27958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2E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DA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C0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553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77D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47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8D7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2A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6E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9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D2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ind w:firstLine="580" w:firstLineChars="200"/>
              <w:textAlignment w:val="auto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23"/>
                <w:w w:val="105"/>
                <w:sz w:val="32"/>
                <w:szCs w:val="32"/>
                <w:u w:val="none"/>
                <w:lang w:val="en-US" w:eastAsia="zh-CN"/>
              </w:rPr>
              <w:t>2021年10月10日-2021年12月20日</w:t>
            </w:r>
          </w:p>
        </w:tc>
      </w:tr>
      <w:tr w14:paraId="062DB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BD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 w14:paraId="49DCC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71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500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32"/>
                <w:lang w:val="en-US" w:eastAsia="zh-CN"/>
              </w:rPr>
              <w:t>59.743294</w:t>
            </w:r>
          </w:p>
        </w:tc>
      </w:tr>
      <w:tr w14:paraId="4F1A4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17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33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52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37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32"/>
                <w:lang w:val="en-US" w:eastAsia="zh-CN"/>
              </w:rPr>
              <w:t>59.743294</w:t>
            </w:r>
          </w:p>
        </w:tc>
      </w:tr>
      <w:tr w14:paraId="61A6C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B0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BE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3C5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55D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5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8D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 w14:paraId="4606E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56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6C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计划改造老旧小区公安、住建2个。重点支持基础设施改造、绿化、停车位、雨污水管网、立面改造等。</w:t>
            </w:r>
          </w:p>
          <w:p w14:paraId="123561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B41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EEB9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58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4C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80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05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62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29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DE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FE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 w14:paraId="15BFF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0FD6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7E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13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AA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新建停车位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36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73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66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32A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AEF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27</w:t>
            </w:r>
          </w:p>
        </w:tc>
      </w:tr>
      <w:tr w14:paraId="58E88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841D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DF2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E23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27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立面整治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401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A4C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cs="Times New Roman"/>
                <w:sz w:val="21"/>
                <w:szCs w:val="21"/>
                <w:lang w:val="en-US" w:eastAsia="zh-CN"/>
              </w:rPr>
              <w:t>1260.89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B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平米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B0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217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1260.89</w:t>
            </w:r>
          </w:p>
        </w:tc>
      </w:tr>
      <w:tr w14:paraId="73B6A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9DE6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FB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A2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117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达到竣工验收标准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7B1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01B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C3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4A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F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0DB19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9E92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AD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54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CC7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12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D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24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F4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554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83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7B07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AE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06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A7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2021年12月完工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1E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79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40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E4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59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22415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97F5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589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40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409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B7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551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BD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11E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D5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CA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C93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13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0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可持续发展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5B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改善城区基础设施条件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9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7B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62B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569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3F6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</w:tr>
      <w:tr w14:paraId="3F94F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AB8F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55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E7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AC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D4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19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CD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7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AC4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D89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D7EE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CF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DF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 w14:paraId="4C26B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2F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群众幸福值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7D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394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A85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ECE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09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</w:tr>
      <w:tr w14:paraId="1512D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5CD5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39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324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22D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D94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20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42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A4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B7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0C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3707E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4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 w14:paraId="2F3EE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4B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 w14:paraId="19BE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A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受益群众满意度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B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50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5F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896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A0B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</w:tr>
      <w:tr w14:paraId="2D741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9291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09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BE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 w14:paraId="368A9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A2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实际投入成本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37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77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32"/>
                <w:lang w:val="en-US" w:eastAsia="zh-CN"/>
              </w:rPr>
              <w:t>59.743294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5C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C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04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59.743294</w:t>
            </w:r>
          </w:p>
        </w:tc>
      </w:tr>
    </w:tbl>
    <w:p w14:paraId="5F75CD69"/>
    <w:p w14:paraId="23DA84C7">
      <w:pPr>
        <w:pStyle w:val="7"/>
        <w:numPr>
          <w:ilvl w:val="0"/>
          <w:numId w:val="0"/>
        </w:num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MGQ4ZjUxZGMwZDdmZjZlZGU2ZmIyNWU5NWEwZjgifQ=="/>
  </w:docVars>
  <w:rsids>
    <w:rsidRoot w:val="00000000"/>
    <w:rsid w:val="0D341D17"/>
    <w:rsid w:val="10766464"/>
    <w:rsid w:val="14431F18"/>
    <w:rsid w:val="15AB3CF9"/>
    <w:rsid w:val="17ED1825"/>
    <w:rsid w:val="18E71188"/>
    <w:rsid w:val="1CB7118B"/>
    <w:rsid w:val="1D2C4066"/>
    <w:rsid w:val="213B5E7B"/>
    <w:rsid w:val="22C34F08"/>
    <w:rsid w:val="24535EEC"/>
    <w:rsid w:val="26BD3629"/>
    <w:rsid w:val="28A47A5B"/>
    <w:rsid w:val="2A466903"/>
    <w:rsid w:val="2F2D1E54"/>
    <w:rsid w:val="32F96961"/>
    <w:rsid w:val="39233755"/>
    <w:rsid w:val="3AF46B4A"/>
    <w:rsid w:val="3FC43676"/>
    <w:rsid w:val="4230498B"/>
    <w:rsid w:val="45116913"/>
    <w:rsid w:val="49F91133"/>
    <w:rsid w:val="4B605140"/>
    <w:rsid w:val="4D275037"/>
    <w:rsid w:val="51E16545"/>
    <w:rsid w:val="5655535A"/>
    <w:rsid w:val="5736447E"/>
    <w:rsid w:val="58A4024D"/>
    <w:rsid w:val="5A06033E"/>
    <w:rsid w:val="5A1E7C99"/>
    <w:rsid w:val="5C4A37A1"/>
    <w:rsid w:val="612358BE"/>
    <w:rsid w:val="69C135AB"/>
    <w:rsid w:val="6ACA0ED3"/>
    <w:rsid w:val="6D086049"/>
    <w:rsid w:val="6D8A215B"/>
    <w:rsid w:val="6DC55C3F"/>
    <w:rsid w:val="6F9473CF"/>
    <w:rsid w:val="7085560C"/>
    <w:rsid w:val="71DD2367"/>
    <w:rsid w:val="74AF778B"/>
    <w:rsid w:val="74F77C06"/>
    <w:rsid w:val="753766D7"/>
    <w:rsid w:val="78C12455"/>
    <w:rsid w:val="79CD59E4"/>
    <w:rsid w:val="7A080BEF"/>
    <w:rsid w:val="7A6C0BF4"/>
    <w:rsid w:val="7A743020"/>
    <w:rsid w:val="7CFA6F64"/>
    <w:rsid w:val="7E5536A5"/>
    <w:rsid w:val="7EE56635"/>
    <w:rsid w:val="7F767E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列出段落1"/>
    <w:basedOn w:val="1"/>
    <w:qFormat/>
    <w:uiPriority w:val="0"/>
    <w:pPr>
      <w:ind w:firstLine="200" w:firstLineChars="200"/>
    </w:pPr>
    <w:rPr>
      <w:rFonts w:eastAsia="宋体" w:cs="Calibri"/>
      <w:sz w:val="21"/>
      <w:szCs w:val="21"/>
    </w:rPr>
  </w:style>
  <w:style w:type="paragraph" w:customStyle="1" w:styleId="13">
    <w:name w:val="Char Char Char Char1"/>
    <w:basedOn w:val="1"/>
    <w:qFormat/>
    <w:uiPriority w:val="0"/>
    <w:rPr>
      <w:rFonts w:ascii="Times New Roman" w:hAnsi="Times New Roman" w:eastAsia="宋体"/>
      <w:szCs w:val="21"/>
    </w:rPr>
  </w:style>
  <w:style w:type="character" w:customStyle="1" w:styleId="14">
    <w:name w:val="NormalCharacter"/>
    <w:qFormat/>
    <w:uiPriority w:val="0"/>
    <w:rPr>
      <w:rFonts w:ascii="仿宋_GB2312"/>
      <w:b/>
      <w:sz w:val="30"/>
      <w:szCs w:val="32"/>
    </w:rPr>
  </w:style>
  <w:style w:type="paragraph" w:customStyle="1" w:styleId="15">
    <w:name w:val="NormalIndent"/>
    <w:next w:val="8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7</Pages>
  <Words>2685</Words>
  <Characters>2882</Characters>
  <Lines>130</Lines>
  <Paragraphs>63</Paragraphs>
  <TotalTime>1</TotalTime>
  <ScaleCrop>false</ScaleCrop>
  <LinksUpToDate>false</LinksUpToDate>
  <CharactersWithSpaces>2939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2021-07-05T09:32:00Z</dcterms:created>
  <dc:creator>Administrator</dc:creator>
  <cp:lastModifiedBy>高旭玲</cp:lastModifiedBy>
  <cp:lastPrinted>2025-05-14T03:20:55Z</cp:lastPrinted>
  <dcterms:modified xsi:type="dcterms:W3CDTF">2025-05-14T03:21:37Z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67145CDC05B84491B276F821E88676DE_13</vt:lpwstr>
  </property>
  <property fmtid="{D5CDD505-2E9C-101B-9397-08002B2CF9AE}" pid="4" name="KSOTemplateDocerSaveRecord">
    <vt:lpwstr>eyJoZGlkIjoiNTNkNmE4MDViMzg0YjlkMzYzNTgxMzI1MzJhNDZlMjAiLCJ1c2VySWQiOiIxNjA4NDcyNDUxIn0=</vt:lpwstr>
  </property>
</Properties>
</file>